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FDCD5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MAINWARING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10F7AE99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F1E78C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C8FAB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forfeited lands of Sir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Browe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B307A98" w14:textId="77777777" w:rsidR="00B41C7F" w:rsidRDefault="00B41C7F" w:rsidP="00B41C7F">
      <w:r>
        <w:rPr>
          <w:szCs w:val="24"/>
        </w:rPr>
        <w:tab/>
      </w:r>
      <w:r>
        <w:rPr>
          <w:szCs w:val="24"/>
        </w:rPr>
        <w:tab/>
      </w:r>
      <w:r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DDC1381" w14:textId="77777777" w:rsidR="00B41C7F" w:rsidRDefault="00B41C7F" w:rsidP="00B41C7F">
      <w:r>
        <w:tab/>
      </w:r>
      <w:r>
        <w:tab/>
        <w:t>pub. The Cheshire Community Council, 1971, p.9)</w:t>
      </w:r>
    </w:p>
    <w:p w14:paraId="3EE50020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42914E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D5AB0" w14:textId="77777777" w:rsidR="00B41C7F" w:rsidRDefault="00B41C7F" w:rsidP="00B41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2022</w:t>
      </w:r>
    </w:p>
    <w:p w14:paraId="54A2FD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C158" w14:textId="77777777" w:rsidR="00B41C7F" w:rsidRDefault="00B41C7F" w:rsidP="009139A6">
      <w:r>
        <w:separator/>
      </w:r>
    </w:p>
  </w:endnote>
  <w:endnote w:type="continuationSeparator" w:id="0">
    <w:p w14:paraId="24C60111" w14:textId="77777777" w:rsidR="00B41C7F" w:rsidRDefault="00B41C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54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8E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8A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B6FDA" w14:textId="77777777" w:rsidR="00B41C7F" w:rsidRDefault="00B41C7F" w:rsidP="009139A6">
      <w:r>
        <w:separator/>
      </w:r>
    </w:p>
  </w:footnote>
  <w:footnote w:type="continuationSeparator" w:id="0">
    <w:p w14:paraId="58909C9F" w14:textId="77777777" w:rsidR="00B41C7F" w:rsidRDefault="00B41C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69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ED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9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C7F"/>
    <w:rsid w:val="000666E0"/>
    <w:rsid w:val="002510B7"/>
    <w:rsid w:val="005C130B"/>
    <w:rsid w:val="00826F5C"/>
    <w:rsid w:val="009139A6"/>
    <w:rsid w:val="009448BB"/>
    <w:rsid w:val="00A3176C"/>
    <w:rsid w:val="00AE65F8"/>
    <w:rsid w:val="00B41C7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7800D"/>
  <w15:chartTrackingRefBased/>
  <w15:docId w15:val="{F1F04353-0432-48D9-BDF4-57105F16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C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2022-10-09T19:17:00Z</dcterms:created>
  <dcterms:modified xsi:type="dcterms:W3CDTF">2022-10-09T19:18:00Z</dcterms:modified>
</cp:coreProperties>
</file>